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10" w:rsidRDefault="000A1C10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0A1C10" w:rsidRPr="00237778" w:rsidRDefault="000A1C10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0A1C10" w:rsidRPr="00237778" w:rsidRDefault="000A1C10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0A1C10" w:rsidRPr="004B444B" w:rsidRDefault="000A1C10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0A1C10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0A1C10" w:rsidRPr="004B444B" w:rsidRDefault="000A1C10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0A1C10" w:rsidRDefault="000A1C10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0A1C10" w:rsidRDefault="000A1C10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0A1C10" w:rsidRDefault="000A1C10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0A1C10" w:rsidRPr="00E61551" w:rsidRDefault="000A1C10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0A1C10" w:rsidRPr="00E61551" w:rsidRDefault="000A1C10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E61551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E61551">
        <w:rPr>
          <w:b/>
          <w:bCs/>
          <w:color w:val="auto"/>
          <w:lang w:eastAsia="pl-PL"/>
        </w:rPr>
        <w:t>„</w:t>
      </w:r>
      <w:bookmarkEnd w:id="0"/>
      <w:r w:rsidRPr="00717A9D">
        <w:rPr>
          <w:b/>
          <w:color w:val="auto"/>
          <w:sz w:val="28"/>
          <w:szCs w:val="28"/>
        </w:rPr>
        <w:t>Roboty budowlane w Szkołach Podstawowych w Gminie Święciechowa w ramach projektu - Dostępna Szkoła</w:t>
      </w:r>
      <w:r w:rsidRPr="00E61551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E61551">
        <w:rPr>
          <w:i/>
          <w:color w:val="auto"/>
          <w:sz w:val="28"/>
          <w:szCs w:val="28"/>
          <w:lang w:eastAsia="pl-PL"/>
        </w:rPr>
        <w:t>,</w:t>
      </w:r>
      <w:r w:rsidRPr="00E61551">
        <w:rPr>
          <w:i/>
          <w:color w:val="auto"/>
          <w:lang w:eastAsia="pl-PL"/>
        </w:rPr>
        <w:t xml:space="preserve"> </w:t>
      </w:r>
    </w:p>
    <w:p w:rsidR="000A1C10" w:rsidRPr="00275863" w:rsidRDefault="000A1C10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0A1C10" w:rsidRPr="00237778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0A1C10" w:rsidRPr="00237778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A1C10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0A1C10" w:rsidRPr="00237778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0A1C10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0A1C10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0A1C10" w:rsidRPr="00237778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A1C10" w:rsidRPr="00237778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A1C10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0A1C10" w:rsidRPr="00237778" w:rsidRDefault="000A1C1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A1C10" w:rsidRPr="008D42BC" w:rsidRDefault="000A1C10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A1C10" w:rsidRPr="008D42BC" w:rsidRDefault="000A1C10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0A1C10" w:rsidRPr="002E4FFE" w:rsidRDefault="000A1C10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0A1C10" w:rsidRPr="00237778" w:rsidRDefault="000A1C10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0A1C10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C10" w:rsidRDefault="000A1C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0A1C10" w:rsidRDefault="000A1C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10" w:rsidRDefault="000A1C10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50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C10" w:rsidRDefault="000A1C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0A1C10" w:rsidRDefault="000A1C1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10" w:rsidRPr="00237778" w:rsidRDefault="000A1C10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FS.271.11.2022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B4B39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E4FFE"/>
    <w:rsid w:val="003235FF"/>
    <w:rsid w:val="003804A4"/>
    <w:rsid w:val="003B7CB8"/>
    <w:rsid w:val="003E49F3"/>
    <w:rsid w:val="003F71B6"/>
    <w:rsid w:val="003F76F3"/>
    <w:rsid w:val="004068F5"/>
    <w:rsid w:val="00424EDE"/>
    <w:rsid w:val="00450389"/>
    <w:rsid w:val="004634D9"/>
    <w:rsid w:val="00466707"/>
    <w:rsid w:val="004907FB"/>
    <w:rsid w:val="004925E9"/>
    <w:rsid w:val="004B444B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75691"/>
    <w:rsid w:val="00681A87"/>
    <w:rsid w:val="00696AF6"/>
    <w:rsid w:val="006A0AA4"/>
    <w:rsid w:val="006B5CAA"/>
    <w:rsid w:val="006C6443"/>
    <w:rsid w:val="00717A9D"/>
    <w:rsid w:val="00730FBB"/>
    <w:rsid w:val="00733565"/>
    <w:rsid w:val="00752018"/>
    <w:rsid w:val="00763E00"/>
    <w:rsid w:val="00785FBE"/>
    <w:rsid w:val="007A7A5A"/>
    <w:rsid w:val="007C184A"/>
    <w:rsid w:val="007F057E"/>
    <w:rsid w:val="00817F8E"/>
    <w:rsid w:val="00820C2C"/>
    <w:rsid w:val="008304DC"/>
    <w:rsid w:val="008554A8"/>
    <w:rsid w:val="0086602B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26632"/>
    <w:rsid w:val="00B348C6"/>
    <w:rsid w:val="00B36A81"/>
    <w:rsid w:val="00B672DE"/>
    <w:rsid w:val="00BA5965"/>
    <w:rsid w:val="00BE67AD"/>
    <w:rsid w:val="00C32C36"/>
    <w:rsid w:val="00C555CE"/>
    <w:rsid w:val="00C55DF0"/>
    <w:rsid w:val="00C61D48"/>
    <w:rsid w:val="00C72A5B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F3459"/>
    <w:rsid w:val="00E06813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23142"/>
    <w:rsid w:val="00F265D0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2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166</Words>
  <Characters>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24</cp:revision>
  <dcterms:created xsi:type="dcterms:W3CDTF">2021-04-20T12:41:00Z</dcterms:created>
  <dcterms:modified xsi:type="dcterms:W3CDTF">2022-08-17T14:05:00Z</dcterms:modified>
</cp:coreProperties>
</file>